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977FD" w14:textId="77777777" w:rsidR="00643C4C" w:rsidRDefault="00643C4C" w:rsidP="00643C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FREVYLE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2BDCFE14" w14:textId="77777777" w:rsidR="00643C4C" w:rsidRDefault="00643C4C" w:rsidP="00643C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0BFE96" w14:textId="77777777" w:rsidR="00643C4C" w:rsidRDefault="00643C4C" w:rsidP="00643C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32989B" w14:textId="77777777" w:rsidR="00643C4C" w:rsidRDefault="00643C4C" w:rsidP="00643C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Oct.1400</w:t>
      </w:r>
      <w:r>
        <w:rPr>
          <w:rFonts w:ascii="Times New Roman" w:hAnsi="Times New Roman" w:cs="Times New Roman"/>
          <w:sz w:val="24"/>
          <w:szCs w:val="24"/>
        </w:rPr>
        <w:tab/>
        <w:t>He had died by this date.   (C.F.R. 1399-1405 p.82)</w:t>
      </w:r>
    </w:p>
    <w:p w14:paraId="33156387" w14:textId="77777777" w:rsidR="00643C4C" w:rsidRDefault="00643C4C" w:rsidP="00643C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97F720" w14:textId="77777777" w:rsidR="00643C4C" w:rsidRDefault="00643C4C" w:rsidP="00643C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07299" w14:textId="77777777" w:rsidR="00643C4C" w:rsidRDefault="00643C4C" w:rsidP="00643C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2021</w:t>
      </w:r>
    </w:p>
    <w:p w14:paraId="4A626D5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896EE" w14:textId="77777777" w:rsidR="00643C4C" w:rsidRDefault="00643C4C" w:rsidP="009139A6">
      <w:r>
        <w:separator/>
      </w:r>
    </w:p>
  </w:endnote>
  <w:endnote w:type="continuationSeparator" w:id="0">
    <w:p w14:paraId="58C03AE4" w14:textId="77777777" w:rsidR="00643C4C" w:rsidRDefault="00643C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296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D235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489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95376" w14:textId="77777777" w:rsidR="00643C4C" w:rsidRDefault="00643C4C" w:rsidP="009139A6">
      <w:r>
        <w:separator/>
      </w:r>
    </w:p>
  </w:footnote>
  <w:footnote w:type="continuationSeparator" w:id="0">
    <w:p w14:paraId="35C12A31" w14:textId="77777777" w:rsidR="00643C4C" w:rsidRDefault="00643C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34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05D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794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C4C"/>
    <w:rsid w:val="000666E0"/>
    <w:rsid w:val="002510B7"/>
    <w:rsid w:val="005C130B"/>
    <w:rsid w:val="00643C4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C2594"/>
  <w15:chartTrackingRefBased/>
  <w15:docId w15:val="{856AABBB-2669-4356-98B2-6E3F0E1F0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2021-04-19T11:27:00Z</dcterms:created>
  <dcterms:modified xsi:type="dcterms:W3CDTF">2021-04-19T11:28:00Z</dcterms:modified>
</cp:coreProperties>
</file>